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D7AB7" w14:textId="77777777" w:rsidR="006307A8" w:rsidRDefault="006307A8" w:rsidP="0063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0E9A356" w14:textId="77777777" w:rsidR="006307A8" w:rsidRDefault="006307A8" w:rsidP="0063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2BE074" w14:textId="77777777" w:rsidR="006307A8" w:rsidRDefault="006307A8" w:rsidP="0063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4E7D2F" w14:textId="77777777" w:rsidR="006307A8" w:rsidRDefault="006307A8" w:rsidP="0063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Ossebaldeston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cessavit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 biennium</w:t>
      </w:r>
    </w:p>
    <w:p w14:paraId="12255303" w14:textId="77777777" w:rsidR="006307A8" w:rsidRDefault="006307A8" w:rsidP="0063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him.</w:t>
      </w:r>
    </w:p>
    <w:p w14:paraId="3CEE52E3" w14:textId="77777777" w:rsidR="006307A8" w:rsidRDefault="006307A8" w:rsidP="0063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DEE9C2B" w14:textId="77777777" w:rsidR="006307A8" w:rsidRDefault="006307A8" w:rsidP="0063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E9DEF5" w14:textId="77777777" w:rsidR="006307A8" w:rsidRDefault="006307A8" w:rsidP="006307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1B45D4" w14:textId="77777777" w:rsidR="006307A8" w:rsidRDefault="006307A8" w:rsidP="006307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2022</w:t>
      </w:r>
    </w:p>
    <w:p w14:paraId="0DDEAA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6334E" w14:textId="77777777" w:rsidR="006307A8" w:rsidRDefault="006307A8" w:rsidP="009139A6">
      <w:r>
        <w:separator/>
      </w:r>
    </w:p>
  </w:endnote>
  <w:endnote w:type="continuationSeparator" w:id="0">
    <w:p w14:paraId="400C850A" w14:textId="77777777" w:rsidR="006307A8" w:rsidRDefault="006307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997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1A9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E44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09704" w14:textId="77777777" w:rsidR="006307A8" w:rsidRDefault="006307A8" w:rsidP="009139A6">
      <w:r>
        <w:separator/>
      </w:r>
    </w:p>
  </w:footnote>
  <w:footnote w:type="continuationSeparator" w:id="0">
    <w:p w14:paraId="5B97E87B" w14:textId="77777777" w:rsidR="006307A8" w:rsidRDefault="006307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4C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9B3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704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7A8"/>
    <w:rsid w:val="000666E0"/>
    <w:rsid w:val="002510B7"/>
    <w:rsid w:val="005C130B"/>
    <w:rsid w:val="006307A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EC67C"/>
  <w15:chartTrackingRefBased/>
  <w15:docId w15:val="{CECD3A6C-463F-4D48-8CC0-8A3568BE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307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2022-10-23T08:51:00Z</dcterms:created>
  <dcterms:modified xsi:type="dcterms:W3CDTF">2022-10-23T08:51:00Z</dcterms:modified>
</cp:coreProperties>
</file>